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  <w:bookmarkStart w:id="0" w:name="_GoBack"/>
      <w:bookmarkEnd w:id="0"/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179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179F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179F1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B6EF92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93CF-6810-44B4-A1F4-E97E9D5D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2018-12-26T02:41:00Z</dcterms:modified>
</cp:coreProperties>
</file>